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4AA428" w14:textId="77777777" w:rsidR="008F64D5" w:rsidRDefault="008F64D5" w:rsidP="008F64D5">
      <w:pPr>
        <w:pStyle w:val="NoSpacing"/>
      </w:pPr>
      <w:r>
        <w:rPr>
          <w:u w:val="single"/>
        </w:rPr>
        <w:t>Thomas SCARBURGH</w:t>
      </w:r>
      <w:r>
        <w:t xml:space="preserve">    </w:t>
      </w:r>
      <w:proofErr w:type="gramStart"/>
      <w:r>
        <w:t xml:space="preserve">   (</w:t>
      </w:r>
      <w:proofErr w:type="gramEnd"/>
      <w:r>
        <w:t>fl.1433)</w:t>
      </w:r>
    </w:p>
    <w:p w14:paraId="47884BDA" w14:textId="77777777" w:rsidR="008F64D5" w:rsidRDefault="008F64D5" w:rsidP="008F64D5">
      <w:pPr>
        <w:pStyle w:val="NoSpacing"/>
      </w:pPr>
      <w:r>
        <w:t xml:space="preserve">of </w:t>
      </w:r>
      <w:proofErr w:type="spellStart"/>
      <w:r>
        <w:t>Torksey</w:t>
      </w:r>
      <w:proofErr w:type="spellEnd"/>
      <w:r>
        <w:t xml:space="preserve">, Lincolnshire. </w:t>
      </w:r>
    </w:p>
    <w:p w14:paraId="52D2C24F" w14:textId="77777777" w:rsidR="008F64D5" w:rsidRDefault="008F64D5" w:rsidP="008F64D5">
      <w:pPr>
        <w:pStyle w:val="NoSpacing"/>
      </w:pPr>
    </w:p>
    <w:p w14:paraId="7A7541EA" w14:textId="77777777" w:rsidR="008F64D5" w:rsidRDefault="008F64D5" w:rsidP="008F64D5">
      <w:pPr>
        <w:pStyle w:val="NoSpacing"/>
      </w:pPr>
    </w:p>
    <w:p w14:paraId="7F6E9974" w14:textId="77777777" w:rsidR="008F64D5" w:rsidRDefault="008F64D5" w:rsidP="008F64D5">
      <w:pPr>
        <w:pStyle w:val="NoSpacing"/>
      </w:pPr>
      <w:r>
        <w:tab/>
        <w:t>1433</w:t>
      </w:r>
      <w:r>
        <w:tab/>
        <w:t xml:space="preserve">He was the defendant in a dispute with John </w:t>
      </w:r>
      <w:proofErr w:type="spellStart"/>
      <w:r>
        <w:t>Navenby</w:t>
      </w:r>
      <w:proofErr w:type="spellEnd"/>
      <w:r>
        <w:t xml:space="preserve"> of Spalding(q.v.)</w:t>
      </w:r>
    </w:p>
    <w:p w14:paraId="5101E343" w14:textId="77777777" w:rsidR="008F64D5" w:rsidRDefault="008F64D5" w:rsidP="008F64D5">
      <w:pPr>
        <w:pStyle w:val="NoSpacing"/>
      </w:pPr>
      <w:r>
        <w:tab/>
      </w:r>
      <w:r>
        <w:tab/>
        <w:t xml:space="preserve">over the ownership of </w:t>
      </w:r>
      <w:proofErr w:type="spellStart"/>
      <w:r>
        <w:t>messuages</w:t>
      </w:r>
      <w:proofErr w:type="spellEnd"/>
      <w:r>
        <w:t>, lands etc.in Spalding.</w:t>
      </w:r>
    </w:p>
    <w:p w14:paraId="50785F60" w14:textId="77777777" w:rsidR="008F64D5" w:rsidRDefault="008F64D5" w:rsidP="008F64D5">
      <w:pPr>
        <w:pStyle w:val="NoSpacing"/>
      </w:pPr>
      <w:r>
        <w:tab/>
      </w:r>
      <w:r>
        <w:tab/>
        <w:t>(P.R.O. ref. C 1/12/171)</w:t>
      </w:r>
    </w:p>
    <w:p w14:paraId="34EFBE24" w14:textId="77777777" w:rsidR="008F64D5" w:rsidRDefault="008F64D5" w:rsidP="008F64D5">
      <w:pPr>
        <w:pStyle w:val="NoSpacing"/>
      </w:pPr>
    </w:p>
    <w:p w14:paraId="6C5E43DE" w14:textId="77777777" w:rsidR="008F64D5" w:rsidRDefault="008F64D5" w:rsidP="008F64D5">
      <w:pPr>
        <w:pStyle w:val="NoSpacing"/>
      </w:pPr>
    </w:p>
    <w:p w14:paraId="775E7EDA" w14:textId="77777777" w:rsidR="008F64D5" w:rsidRDefault="008F64D5" w:rsidP="008F64D5">
      <w:pPr>
        <w:pStyle w:val="NoSpacing"/>
      </w:pPr>
      <w:r>
        <w:t>4 May 2019</w:t>
      </w:r>
    </w:p>
    <w:p w14:paraId="04741A51" w14:textId="77777777" w:rsidR="006B2F86" w:rsidRPr="00E71FC3" w:rsidRDefault="008F64D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FAED2A" w14:textId="77777777" w:rsidR="008F64D5" w:rsidRDefault="008F64D5" w:rsidP="00E71FC3">
      <w:pPr>
        <w:spacing w:after="0" w:line="240" w:lineRule="auto"/>
      </w:pPr>
      <w:r>
        <w:separator/>
      </w:r>
    </w:p>
  </w:endnote>
  <w:endnote w:type="continuationSeparator" w:id="0">
    <w:p w14:paraId="3A716062" w14:textId="77777777" w:rsidR="008F64D5" w:rsidRDefault="008F64D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C2D2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224D8B" w14:textId="77777777" w:rsidR="008F64D5" w:rsidRDefault="008F64D5" w:rsidP="00E71FC3">
      <w:pPr>
        <w:spacing w:after="0" w:line="240" w:lineRule="auto"/>
      </w:pPr>
      <w:r>
        <w:separator/>
      </w:r>
    </w:p>
  </w:footnote>
  <w:footnote w:type="continuationSeparator" w:id="0">
    <w:p w14:paraId="39F8FA77" w14:textId="77777777" w:rsidR="008F64D5" w:rsidRDefault="008F64D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4D5"/>
    <w:rsid w:val="001A7C09"/>
    <w:rsid w:val="00577BD5"/>
    <w:rsid w:val="00656CBA"/>
    <w:rsid w:val="006A1F77"/>
    <w:rsid w:val="00733BE7"/>
    <w:rsid w:val="008F64D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D3D827"/>
  <w15:chartTrackingRefBased/>
  <w15:docId w15:val="{AB63D265-177A-48DD-B4B6-F66401ECA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2019-05-29T18:39:00Z</dcterms:created>
  <dcterms:modified xsi:type="dcterms:W3CDTF">2019-05-29T18:40:00Z</dcterms:modified>
</cp:coreProperties>
</file>